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5DF38882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</w:t>
      </w:r>
      <w:r w:rsidR="005714D8">
        <w:rPr>
          <w:rFonts w:asciiTheme="minorHAnsi" w:hAnsiTheme="minorHAnsi" w:cstheme="minorHAnsi"/>
          <w:sz w:val="20"/>
          <w:szCs w:val="20"/>
        </w:rPr>
        <w:t>3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0958CB4D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.240.0</w:t>
      </w:r>
      <w:r w:rsidR="00295268">
        <w:rPr>
          <w:rFonts w:asciiTheme="minorHAnsi" w:hAnsiTheme="minorHAnsi" w:cstheme="minorHAnsi"/>
          <w:bCs/>
          <w:sz w:val="20"/>
          <w:szCs w:val="20"/>
        </w:rPr>
        <w:t>7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49BC6A57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5714D8">
              <w:rPr>
                <w:rFonts w:asciiTheme="minorHAnsi" w:hAnsiTheme="minorHAnsi" w:cstheme="minorHAnsi"/>
                <w:b/>
                <w:bCs/>
              </w:rPr>
              <w:t>3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295268">
              <w:rPr>
                <w:rFonts w:asciiTheme="minorHAnsi" w:hAnsiTheme="minorHAnsi" w:cstheme="minorHAnsi"/>
                <w:b/>
                <w:bCs/>
              </w:rPr>
              <w:t>WYPOSAŻENIE MEDYCZNE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2E105764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295268">
        <w:rPr>
          <w:rFonts w:asciiTheme="minorHAnsi" w:hAnsiTheme="minorHAnsi" w:cstheme="minorHAnsi"/>
          <w:b/>
          <w:bCs/>
          <w:sz w:val="20"/>
          <w:szCs w:val="20"/>
        </w:rPr>
        <w:t>Zakup sprzętu medycznego i wyposażenia w ramach projektu „Dostosowanie budynku „B” SPZOZ w Kole na potrzeby Zakładu Opiekuńczo-Leczniczego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7655E064" w:rsidR="00281DC6" w:rsidRPr="00F8423C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7ACB66A2" w14:textId="77777777" w:rsidR="00C377E6" w:rsidRPr="00F8423C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3F55539" w:rsidR="00F8423C" w:rsidRPr="00F8423C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w kwocie</w:t>
      </w:r>
      <w:r w:rsidR="00F8423C"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292FBA9E" w14:textId="0DD19B9B" w:rsidR="00DF35DC" w:rsidRDefault="00DF35DC" w:rsidP="00757AB3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………………………….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 z 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zgodnie z wartościami dla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poszczególnych </w:t>
      </w:r>
      <w:r w:rsidR="00183D95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elementów wyposażenia</w:t>
      </w:r>
      <w:r w:rsidR="004660B2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przedmiotu zamówienia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, w tym</w:t>
      </w:r>
      <w:r w:rsidR="00606350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:</w:t>
      </w: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417"/>
        <w:gridCol w:w="1276"/>
        <w:gridCol w:w="850"/>
        <w:gridCol w:w="1560"/>
        <w:gridCol w:w="1530"/>
      </w:tblGrid>
      <w:tr w:rsidR="00463832" w14:paraId="56A69CAB" w14:textId="2B2AF93A" w:rsidTr="00757AB3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56" w14:textId="5FC4BF75" w:rsidR="004660B2" w:rsidRDefault="004B6C66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="00463832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714D8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  <w:p w14:paraId="061F980B" w14:textId="6336E9A6" w:rsidR="00463832" w:rsidRPr="00A24D7C" w:rsidRDefault="004660B2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714D8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Drobny sprzęt medyczny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CB1B" w14:textId="0B6D0CC1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</w:t>
            </w:r>
            <w:r w:rsidR="00183D95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jednostkowa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VAT </w:t>
            </w:r>
            <w:r w:rsidR="00C2766B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1F4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B3CFFEE" w14:textId="523889A5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144" w14:textId="7756F271" w:rsidR="00463832" w:rsidRPr="00A24D7C" w:rsidRDefault="003261A7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</w:t>
            </w:r>
            <w:r w:rsidR="004660B2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ermin realizacji przedmiotu zamówienia</w:t>
            </w:r>
          </w:p>
        </w:tc>
      </w:tr>
      <w:tr w:rsidR="00757AB3" w14:paraId="387A6720" w14:textId="7F82203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3279" w14:textId="6BE9E455" w:rsidR="00757AB3" w:rsidRPr="00BA3346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UGUL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2A72" w14:textId="0AED8C7B" w:rsidR="00757AB3" w:rsidRDefault="00920F56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0CC3" w14:textId="08392E54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1AE500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73BD009C" w14:textId="67B2A0C0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F723" w14:textId="3D14E5E6" w:rsidR="00183D95" w:rsidRPr="00BA3346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ROTORY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FE29E" w14:textId="5632FFBB" w:rsidR="00757AB3" w:rsidRDefault="00920F56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8643" w14:textId="7C9431DE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A163" w14:textId="32D6FC2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4647" w14:textId="14B3051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4C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ACDCB0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4ACB6776" w14:textId="7FF0E092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27FB" w14:textId="091A7BA9" w:rsidR="00757AB3" w:rsidRPr="00BA3346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Drabinki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27D02" w14:textId="7D8999D9" w:rsidR="00757AB3" w:rsidRDefault="00920F56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291BE" w14:textId="32DF40C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DB98" w14:textId="1CEFB42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518D" w14:textId="5C49F95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18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6E4316E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393380C7" w14:textId="51CED70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0084" w14:textId="7E0282F4" w:rsidR="00757AB3" w:rsidRPr="00BA3346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Poręcz do chodzenia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C250" w14:textId="22E00FC5" w:rsidR="00757AB3" w:rsidRDefault="00920F56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0425E" w14:textId="34971D6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ED8AD" w14:textId="66C87E03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5E74" w14:textId="39C5728E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21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71C017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17F78F21" w14:textId="19E022B8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16DB" w14:textId="5C3EFC8A" w:rsidR="00757AB3" w:rsidRPr="00BA3346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Materac do rehabilitacji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98AC1" w14:textId="08C9CED0" w:rsidR="00757AB3" w:rsidRDefault="00920F56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D49F" w14:textId="73D066A2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5AEAD" w14:textId="3D80086F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B17AA" w14:textId="2450740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03B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A0B52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07F6B2CB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A77F" w14:textId="66AAFD97" w:rsidR="00183D95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Podnośniki dla pacjentów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7108" w14:textId="410FB7A9" w:rsidR="00183D95" w:rsidRDefault="00920F56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F4B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485F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70D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02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4BD947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ABEBB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13ACE" w14:textId="3DC00787" w:rsidR="00183D95" w:rsidRDefault="00920F5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Balkoniki dla pacjentów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B7A4" w14:textId="1305ADC8" w:rsidR="00183D95" w:rsidRDefault="00920F56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015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C577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C57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136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06340E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23941D45" w14:textId="45058592" w:rsidTr="00183D9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44D03" w14:textId="727D9E9B" w:rsidR="00757AB3" w:rsidRDefault="00183D95" w:rsidP="00757AB3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61CE" w14:textId="2D2722E5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3DD06" w14:textId="51728448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30A12" w14:textId="221ADA0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614AE" w14:textId="2CDC7FAD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BF5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FE21038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lastRenderedPageBreak/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B198" w14:textId="77777777" w:rsidR="004800CC" w:rsidRDefault="004800CC">
      <w:r>
        <w:separator/>
      </w:r>
    </w:p>
  </w:endnote>
  <w:endnote w:type="continuationSeparator" w:id="0">
    <w:p w14:paraId="112C74B5" w14:textId="77777777" w:rsidR="004800CC" w:rsidRDefault="0048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8DD94" w14:textId="77777777" w:rsidR="004800CC" w:rsidRDefault="004800CC">
      <w:r>
        <w:separator/>
      </w:r>
    </w:p>
  </w:footnote>
  <w:footnote w:type="continuationSeparator" w:id="0">
    <w:p w14:paraId="74F0CF46" w14:textId="77777777" w:rsidR="004800CC" w:rsidRDefault="004800CC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C7958"/>
    <w:rsid w:val="001D2B79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00CC"/>
    <w:rsid w:val="004858D2"/>
    <w:rsid w:val="004A122E"/>
    <w:rsid w:val="004A2566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714D8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B0115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20F56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74FE9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348B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2026-03-13T14:31:00Z</dcterms:created>
  <dcterms:modified xsi:type="dcterms:W3CDTF">2026-03-13T14:31:00Z</dcterms:modified>
</cp:coreProperties>
</file>